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F7DBA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JON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4174DA5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0A7D31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1C13B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Kent,</w:t>
      </w:r>
    </w:p>
    <w:p w14:paraId="250EB4CD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Cobham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Randall(q.v.).</w:t>
      </w:r>
    </w:p>
    <w:p w14:paraId="403AD113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19-51)</w:t>
      </w:r>
    </w:p>
    <w:p w14:paraId="2B738D03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F56E08" w14:textId="77777777" w:rsidR="00D9073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AD664" w14:textId="77777777" w:rsidR="00D90738" w:rsidRPr="004B7478" w:rsidRDefault="00D90738" w:rsidP="00D90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2022</w:t>
      </w:r>
    </w:p>
    <w:p w14:paraId="17E95F87" w14:textId="5D4F779E" w:rsidR="00BA00AB" w:rsidRPr="00D9073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907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3E6D" w14:textId="77777777" w:rsidR="00D90738" w:rsidRDefault="00D90738" w:rsidP="009139A6">
      <w:r>
        <w:separator/>
      </w:r>
    </w:p>
  </w:endnote>
  <w:endnote w:type="continuationSeparator" w:id="0">
    <w:p w14:paraId="6355223A" w14:textId="77777777" w:rsidR="00D90738" w:rsidRDefault="00D907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FB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11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467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6FF1" w14:textId="77777777" w:rsidR="00D90738" w:rsidRDefault="00D90738" w:rsidP="009139A6">
      <w:r>
        <w:separator/>
      </w:r>
    </w:p>
  </w:footnote>
  <w:footnote w:type="continuationSeparator" w:id="0">
    <w:p w14:paraId="0C032FAD" w14:textId="77777777" w:rsidR="00D90738" w:rsidRDefault="00D907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57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95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8E3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73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073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00C4C"/>
  <w15:chartTrackingRefBased/>
  <w15:docId w15:val="{FA71B464-D436-416A-A467-5CE1BC3F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2022-03-08T17:33:00Z</dcterms:created>
  <dcterms:modified xsi:type="dcterms:W3CDTF">2022-03-08T17:33:00Z</dcterms:modified>
</cp:coreProperties>
</file>